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690D5" w14:textId="77777777" w:rsidR="00560D1C" w:rsidRDefault="00450C40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</w:p>
    <w:p w14:paraId="577F00C3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3E4D1A52" w14:textId="6DE2398B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BC62B1">
        <w:rPr>
          <w:rFonts w:ascii="Verdana" w:hAnsi="Verdana"/>
          <w:sz w:val="22"/>
        </w:rPr>
        <w:t xml:space="preserve">2 </w:t>
      </w:r>
      <w:r>
        <w:rPr>
          <w:rFonts w:ascii="Verdana" w:hAnsi="Verdana"/>
          <w:sz w:val="22"/>
        </w:rPr>
        <w:t xml:space="preserve">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2EF7A1B1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6D02DE56" w14:textId="77777777" w:rsidR="00DE6B75" w:rsidRPr="004E2B95" w:rsidRDefault="002C5598" w:rsidP="00560D1C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</w:t>
      </w:r>
    </w:p>
    <w:p w14:paraId="22187DAF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770991F8" w14:textId="77777777" w:rsidTr="002B7B00">
        <w:tc>
          <w:tcPr>
            <w:tcW w:w="4661" w:type="dxa"/>
          </w:tcPr>
          <w:p w14:paraId="209A608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5D76704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3BE9EC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62DDEE3D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54955A14" w14:textId="77777777" w:rsidTr="002B7B00">
        <w:tc>
          <w:tcPr>
            <w:tcW w:w="4661" w:type="dxa"/>
          </w:tcPr>
          <w:p w14:paraId="4531C1F1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20EA154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F3F907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5E40CE0" w14:textId="77777777" w:rsidTr="002B7B00">
        <w:tc>
          <w:tcPr>
            <w:tcW w:w="4661" w:type="dxa"/>
          </w:tcPr>
          <w:p w14:paraId="00AD83FE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1BAD48C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61CD6876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202D53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6E00B2B" w14:textId="77777777" w:rsidTr="002B7B00">
        <w:tc>
          <w:tcPr>
            <w:tcW w:w="4661" w:type="dxa"/>
          </w:tcPr>
          <w:p w14:paraId="18CEAB0B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4B848B47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6F9F28B" w14:textId="77777777" w:rsidTr="002B7B00">
        <w:tc>
          <w:tcPr>
            <w:tcW w:w="4661" w:type="dxa"/>
          </w:tcPr>
          <w:p w14:paraId="4C194B6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016FC0D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746821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31C333F3" w14:textId="77777777" w:rsidTr="002B7B00">
        <w:tc>
          <w:tcPr>
            <w:tcW w:w="4661" w:type="dxa"/>
          </w:tcPr>
          <w:p w14:paraId="5DDA8E4B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2491BE3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63C390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4F656A1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00A48B7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43871F2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6188083C" w14:textId="77777777" w:rsidTr="002B7B00">
        <w:tc>
          <w:tcPr>
            <w:tcW w:w="4661" w:type="dxa"/>
          </w:tcPr>
          <w:p w14:paraId="28ACBE3B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060AA5D1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4660239C" w14:textId="77777777" w:rsidTr="002B7B00">
        <w:tc>
          <w:tcPr>
            <w:tcW w:w="4661" w:type="dxa"/>
          </w:tcPr>
          <w:p w14:paraId="3AB0C05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29CE80B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22D13D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48EC974A" w14:textId="77777777" w:rsidTr="002B7B00">
        <w:tc>
          <w:tcPr>
            <w:tcW w:w="4661" w:type="dxa"/>
          </w:tcPr>
          <w:p w14:paraId="7142EA2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 xml:space="preserve">: </w:t>
            </w:r>
          </w:p>
        </w:tc>
        <w:tc>
          <w:tcPr>
            <w:tcW w:w="4661" w:type="dxa"/>
          </w:tcPr>
          <w:p w14:paraId="2F1E4CF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387A5A7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Zo ja, het percentage en de naam van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combinanten</w:t>
            </w:r>
            <w:proofErr w:type="spellEnd"/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560D1C" w:rsidRPr="004E2B95" w14:paraId="24E637A0" w14:textId="77777777" w:rsidTr="002B7B00">
        <w:tc>
          <w:tcPr>
            <w:tcW w:w="4661" w:type="dxa"/>
          </w:tcPr>
          <w:p w14:paraId="3774BD7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1496227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EB47EE6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4D7537B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3940A331" w14:textId="77777777" w:rsidTr="002B7B00">
        <w:tc>
          <w:tcPr>
            <w:tcW w:w="4661" w:type="dxa"/>
          </w:tcPr>
          <w:p w14:paraId="2EF0C30D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De door </w:t>
            </w:r>
            <w:proofErr w:type="spellStart"/>
            <w:r w:rsidRPr="004E2B95">
              <w:rPr>
                <w:rFonts w:ascii="Verdana" w:hAnsi="Verdana"/>
                <w:sz w:val="20"/>
              </w:rPr>
              <w:t>Combinant</w:t>
            </w:r>
            <w:proofErr w:type="spellEnd"/>
            <w:r w:rsidRPr="004E2B95">
              <w:rPr>
                <w:rFonts w:ascii="Verdana" w:hAnsi="Verdana"/>
                <w:sz w:val="20"/>
              </w:rPr>
              <w:t>(en)/ onderaannemer(s) uitgevoerde relevante werkzaamheden:</w:t>
            </w:r>
          </w:p>
        </w:tc>
        <w:tc>
          <w:tcPr>
            <w:tcW w:w="4661" w:type="dxa"/>
          </w:tcPr>
          <w:p w14:paraId="65779FF7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15A7658D" w14:textId="77777777" w:rsidTr="002B7B00">
        <w:tc>
          <w:tcPr>
            <w:tcW w:w="4661" w:type="dxa"/>
          </w:tcPr>
          <w:p w14:paraId="7FC16E2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3AACE3A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51EF95CF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6F52F9E4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5D499BE8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6BEF0BB0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580F0" w14:textId="77777777" w:rsidR="00D16FE2" w:rsidRDefault="00D16FE2">
      <w:r>
        <w:separator/>
      </w:r>
    </w:p>
  </w:endnote>
  <w:endnote w:type="continuationSeparator" w:id="0">
    <w:p w14:paraId="27FE5064" w14:textId="77777777" w:rsidR="00D16FE2" w:rsidRDefault="00D1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848A1" w14:textId="77777777" w:rsidR="00E85D9A" w:rsidRDefault="003B1BF4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14974A7E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0B117CF3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3B1BF4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05B2B" w14:textId="77777777" w:rsidR="00D16FE2" w:rsidRDefault="00D16FE2">
      <w:r>
        <w:separator/>
      </w:r>
    </w:p>
  </w:footnote>
  <w:footnote w:type="continuationSeparator" w:id="0">
    <w:p w14:paraId="414AA7AD" w14:textId="77777777" w:rsidR="00D16FE2" w:rsidRDefault="00D16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805E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7165F42" wp14:editId="305159FE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D16FE2"/>
    <w:rsid w:val="000532C7"/>
    <w:rsid w:val="000644E0"/>
    <w:rsid w:val="001E4CD9"/>
    <w:rsid w:val="00217ED2"/>
    <w:rsid w:val="002C5598"/>
    <w:rsid w:val="002D27FC"/>
    <w:rsid w:val="002D521A"/>
    <w:rsid w:val="00393C84"/>
    <w:rsid w:val="003B1BF4"/>
    <w:rsid w:val="00435A24"/>
    <w:rsid w:val="00450C40"/>
    <w:rsid w:val="00477C64"/>
    <w:rsid w:val="004C682F"/>
    <w:rsid w:val="004E2B95"/>
    <w:rsid w:val="00560D1C"/>
    <w:rsid w:val="005F0CB5"/>
    <w:rsid w:val="00634B11"/>
    <w:rsid w:val="006359F9"/>
    <w:rsid w:val="006365C1"/>
    <w:rsid w:val="006B4888"/>
    <w:rsid w:val="006F19B3"/>
    <w:rsid w:val="007A7751"/>
    <w:rsid w:val="009024B4"/>
    <w:rsid w:val="00A444FF"/>
    <w:rsid w:val="00AE574B"/>
    <w:rsid w:val="00B55489"/>
    <w:rsid w:val="00BC62B1"/>
    <w:rsid w:val="00C46714"/>
    <w:rsid w:val="00CF03FB"/>
    <w:rsid w:val="00D16FE2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D7991A"/>
  <w15:docId w15:val="{66D8511B-712C-4571-BC95-D946BFE2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Werken\Nationaal-Europees%20Niet-Openbaar\9.2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9.2 Bijlage format referentieopdracht</Template>
  <TotalTime>1</TotalTime>
  <Pages>1</Pages>
  <Words>179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Petra</cp:lastModifiedBy>
  <cp:revision>2</cp:revision>
  <dcterms:created xsi:type="dcterms:W3CDTF">2022-01-14T14:14:00Z</dcterms:created>
  <dcterms:modified xsi:type="dcterms:W3CDTF">2022-01-14T14:14:00Z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1.2</vt:lpwstr>
  </property>
</Properties>
</file>